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B15" w:rsidRPr="007F3CB0" w:rsidRDefault="00900B15" w:rsidP="007F3CB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简单了解</w:t>
      </w:r>
      <w:r w:rsidRPr="007F3CB0">
        <w:rPr>
          <w:rFonts w:hint="eastAsia"/>
          <w:b/>
          <w:sz w:val="32"/>
          <w:szCs w:val="32"/>
        </w:rPr>
        <w:t>防静电中空板箱</w:t>
      </w:r>
    </w:p>
    <w:p w:rsidR="00900B15" w:rsidRPr="007F3CB0" w:rsidRDefault="00900B15" w:rsidP="007F3CB0">
      <w:pPr>
        <w:rPr>
          <w:rFonts w:ascii="宋体"/>
          <w:b/>
          <w:sz w:val="28"/>
          <w:szCs w:val="28"/>
        </w:rPr>
      </w:pPr>
      <w:r w:rsidRPr="007F3CB0">
        <w:rPr>
          <w:rFonts w:ascii="宋体" w:hAnsi="宋体" w:hint="eastAsia"/>
          <w:b/>
          <w:sz w:val="28"/>
          <w:szCs w:val="28"/>
        </w:rPr>
        <w:t>中空板箱简介</w:t>
      </w:r>
    </w:p>
    <w:p w:rsidR="00900B15" w:rsidRPr="007F3CB0" w:rsidRDefault="00900B15" w:rsidP="00C94717">
      <w:pPr>
        <w:ind w:firstLineChars="100" w:firstLine="31680"/>
        <w:rPr>
          <w:rFonts w:ascii="宋体"/>
          <w:sz w:val="28"/>
          <w:szCs w:val="28"/>
        </w:rPr>
      </w:pPr>
      <w:r w:rsidRPr="007F3CB0">
        <w:rPr>
          <w:rFonts w:ascii="宋体" w:hAnsi="宋体" w:hint="eastAsia"/>
          <w:sz w:val="28"/>
          <w:szCs w:val="28"/>
        </w:rPr>
        <w:t>防静电中空板箱，塑料中空板箱是一种新型包装材料，采用</w:t>
      </w:r>
      <w:r w:rsidRPr="007F3CB0">
        <w:rPr>
          <w:rFonts w:ascii="宋体" w:hAnsi="宋体"/>
          <w:sz w:val="28"/>
          <w:szCs w:val="28"/>
        </w:rPr>
        <w:t>PP</w:t>
      </w:r>
      <w:r w:rsidRPr="007F3CB0">
        <w:rPr>
          <w:rFonts w:ascii="宋体" w:hAnsi="宋体" w:hint="eastAsia"/>
          <w:sz w:val="28"/>
          <w:szCs w:val="28"/>
        </w:rPr>
        <w:t>拉粒料加防静电料生产，无毒、无味、防潮湿、耐腐蚀、重量轻、外观华丽、颜色丰富、纯正、并具有抗折、抗老化、拉伸、压缩、撕裂强度高。深中空板产品广泛使用于机械、五金、电子、农药、广告、装潢等行业的产品销售、运输、周转过程中。经佛山中空板箱多年的努力研究开发，成功地将ＰＰ中空板改进成为取代冰箱马口铁制品的替代产品，在保持产品外观的基础上，大量节约生产厂家成本，而且非常环保．目前，该产品已被国内外众多大型企业所应用并取得多项实用新型技术，外观专利，国内各种质量标准认证以及欧洲Ｒ</w:t>
      </w:r>
      <w:r w:rsidRPr="007F3CB0">
        <w:rPr>
          <w:rFonts w:ascii="宋体" w:hAnsi="宋体"/>
          <w:sz w:val="28"/>
          <w:szCs w:val="28"/>
        </w:rPr>
        <w:t>oHS</w:t>
      </w:r>
      <w:r w:rsidRPr="007F3CB0">
        <w:rPr>
          <w:rFonts w:ascii="宋体" w:hAnsi="宋体" w:hint="eastAsia"/>
          <w:sz w:val="28"/>
          <w:szCs w:val="28"/>
        </w:rPr>
        <w:t>质量环保认证。</w:t>
      </w:r>
      <w:r w:rsidRPr="007F3CB0">
        <w:rPr>
          <w:rFonts w:ascii="宋体" w:hAnsi="宋体"/>
          <w:sz w:val="28"/>
          <w:szCs w:val="28"/>
        </w:rPr>
        <w:t xml:space="preserve">  </w:t>
      </w:r>
      <w:r w:rsidRPr="007F3CB0">
        <w:rPr>
          <w:rFonts w:ascii="宋体" w:hAnsi="宋体" w:hint="eastAsia"/>
          <w:sz w:val="28"/>
          <w:szCs w:val="28"/>
        </w:rPr>
        <w:t>防静电中空板箱</w:t>
      </w:r>
    </w:p>
    <w:p w:rsidR="00900B15" w:rsidRPr="007F3CB0" w:rsidRDefault="00900B15" w:rsidP="007F3CB0">
      <w:pPr>
        <w:rPr>
          <w:rFonts w:ascii="宋体"/>
          <w:b/>
          <w:sz w:val="28"/>
          <w:szCs w:val="28"/>
        </w:rPr>
      </w:pPr>
      <w:r w:rsidRPr="007F3CB0">
        <w:rPr>
          <w:rFonts w:ascii="宋体" w:hAnsi="宋体" w:hint="eastAsia"/>
          <w:b/>
          <w:sz w:val="28"/>
          <w:szCs w:val="28"/>
        </w:rPr>
        <w:t>刀卡中空板箱</w:t>
      </w:r>
    </w:p>
    <w:p w:rsidR="00900B15" w:rsidRPr="007F3CB0" w:rsidRDefault="00900B15" w:rsidP="00C94717">
      <w:pPr>
        <w:ind w:firstLineChars="100" w:firstLine="31680"/>
        <w:rPr>
          <w:rFonts w:ascii="宋体"/>
          <w:sz w:val="28"/>
          <w:szCs w:val="28"/>
        </w:rPr>
      </w:pPr>
      <w:r w:rsidRPr="007F3CB0">
        <w:rPr>
          <w:rFonts w:ascii="宋体" w:hAnsi="宋体" w:hint="eastAsia"/>
          <w:sz w:val="28"/>
          <w:szCs w:val="28"/>
        </w:rPr>
        <w:t>中空板箱</w:t>
      </w:r>
      <w:r w:rsidRPr="007F3CB0">
        <w:rPr>
          <w:rFonts w:ascii="宋体" w:hAnsi="宋体"/>
          <w:sz w:val="28"/>
          <w:szCs w:val="28"/>
        </w:rPr>
        <w:t>PP</w:t>
      </w:r>
      <w:r w:rsidRPr="007F3CB0">
        <w:rPr>
          <w:rFonts w:ascii="宋体" w:hAnsi="宋体" w:hint="eastAsia"/>
          <w:sz w:val="28"/>
          <w:szCs w:val="28"/>
        </w:rPr>
        <w:t>塑料中空板又称格子板、万通板、瓦楞板、波浪板。颜　　色以灰色、黑色、蓝色、红色、黄色、橙色、绿色为主。</w:t>
      </w:r>
    </w:p>
    <w:p w:rsidR="00900B15" w:rsidRPr="007F3CB0" w:rsidRDefault="00900B15" w:rsidP="007F3CB0">
      <w:pPr>
        <w:rPr>
          <w:rFonts w:ascii="宋体"/>
          <w:sz w:val="28"/>
          <w:szCs w:val="28"/>
        </w:rPr>
      </w:pPr>
      <w:r w:rsidRPr="007F3CB0">
        <w:rPr>
          <w:rFonts w:ascii="宋体" w:hAnsi="宋体" w:hint="eastAsia"/>
          <w:b/>
          <w:sz w:val="28"/>
          <w:szCs w:val="28"/>
        </w:rPr>
        <w:t>未来憧憬</w:t>
      </w:r>
    </w:p>
    <w:p w:rsidR="00900B15" w:rsidRPr="007F3CB0" w:rsidRDefault="00900B15" w:rsidP="00576F95">
      <w:pPr>
        <w:ind w:firstLineChars="100" w:firstLine="31680"/>
        <w:rPr>
          <w:rFonts w:ascii="宋体"/>
          <w:sz w:val="28"/>
          <w:szCs w:val="28"/>
        </w:rPr>
      </w:pPr>
      <w:r w:rsidRPr="007F3CB0">
        <w:rPr>
          <w:rFonts w:ascii="宋体" w:hAnsi="宋体" w:hint="eastAsia"/>
          <w:sz w:val="28"/>
          <w:szCs w:val="28"/>
        </w:rPr>
        <w:t xml:space="preserve">中空板箱现在在研究开发更多优质，环保，节能的产品改善人类生活，努力创造成为一个生产、研发、制造一体化的科技型企业，并期待能成为您优秀的合作伙伴，一齐共创美好的明天。　</w:t>
      </w:r>
    </w:p>
    <w:sectPr w:rsidR="00900B15" w:rsidRPr="007F3CB0" w:rsidSect="002B15B7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B15" w:rsidRDefault="00900B15" w:rsidP="00787C86">
      <w:r>
        <w:separator/>
      </w:r>
    </w:p>
  </w:endnote>
  <w:endnote w:type="continuationSeparator" w:id="0">
    <w:p w:rsidR="00900B15" w:rsidRDefault="00900B15" w:rsidP="00787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B15" w:rsidRDefault="00900B15" w:rsidP="00C94717">
    <w:pPr>
      <w:pStyle w:val="Footer"/>
      <w:ind w:right="360" w:firstLineChars="1500" w:firstLine="31680"/>
    </w:pPr>
    <w:r w:rsidRPr="00C94717">
      <w:rPr>
        <w:rFonts w:hint="eastAsia"/>
      </w:rPr>
      <w:t>东莞市横沥镇润鹏中空板包装制品厂</w:t>
    </w:r>
    <w:r w:rsidRPr="00787C86">
      <w:t>http://www.</w:t>
    </w:r>
    <w:r>
      <w:t>dgrunpeng</w:t>
    </w:r>
    <w:r w:rsidRPr="00787C86">
      <w:t>.com/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B15" w:rsidRDefault="00900B15" w:rsidP="00787C86">
      <w:r>
        <w:separator/>
      </w:r>
    </w:p>
  </w:footnote>
  <w:footnote w:type="continuationSeparator" w:id="0">
    <w:p w:rsidR="00900B15" w:rsidRDefault="00900B15" w:rsidP="00787C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B15" w:rsidRPr="00C94717" w:rsidRDefault="00900B15" w:rsidP="00C94717">
    <w:pPr>
      <w:pStyle w:val="Header"/>
      <w:ind w:right="360" w:firstLineChars="1450" w:firstLine="31680"/>
      <w:jc w:val="both"/>
    </w:pPr>
    <w:r w:rsidRPr="00C94717">
      <w:rPr>
        <w:rFonts w:hint="eastAsia"/>
      </w:rPr>
      <w:t>东莞市横沥镇润鹏中空板包装制品厂</w:t>
    </w:r>
    <w:r w:rsidRPr="00C94717">
      <w:t>http://www.dgrunpeng.com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7C86"/>
    <w:rsid w:val="00035C86"/>
    <w:rsid w:val="002B15B7"/>
    <w:rsid w:val="002E292C"/>
    <w:rsid w:val="00312800"/>
    <w:rsid w:val="00576F95"/>
    <w:rsid w:val="005D4885"/>
    <w:rsid w:val="00787C86"/>
    <w:rsid w:val="007C29C2"/>
    <w:rsid w:val="007F3CB0"/>
    <w:rsid w:val="00900B15"/>
    <w:rsid w:val="00C94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5B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87C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87C8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87C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87C86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787C8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87C86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17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1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7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1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176190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17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76181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65117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176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176187">
                                          <w:marLeft w:val="0"/>
                                          <w:marRight w:val="0"/>
                                          <w:marTop w:val="0"/>
                                          <w:marBottom w:val="21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1176188">
                                          <w:marLeft w:val="0"/>
                                          <w:marRight w:val="0"/>
                                          <w:marTop w:val="0"/>
                                          <w:marBottom w:val="21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1176191">
                                          <w:marLeft w:val="0"/>
                                          <w:marRight w:val="0"/>
                                          <w:marTop w:val="0"/>
                                          <w:marBottom w:val="21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1176189">
                                              <w:marLeft w:val="75"/>
                                              <w:marRight w:val="75"/>
                                              <w:marTop w:val="75"/>
                                              <w:marBottom w:val="75"/>
                                              <w:divBdr>
                                                <w:top w:val="single" w:sz="6" w:space="4" w:color="E8E8E8"/>
                                                <w:left w:val="single" w:sz="6" w:space="4" w:color="E8E8E8"/>
                                                <w:bottom w:val="single" w:sz="6" w:space="2" w:color="E8E8E8"/>
                                                <w:right w:val="single" w:sz="6" w:space="4" w:color="E8E8E8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68</Words>
  <Characters>390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简单了解防静电中空板箱</dc:title>
  <dc:subject/>
  <dc:creator>微软用户</dc:creator>
  <cp:keywords/>
  <dc:description/>
  <cp:lastModifiedBy>admin</cp:lastModifiedBy>
  <cp:revision>2</cp:revision>
  <dcterms:created xsi:type="dcterms:W3CDTF">2013-04-01T12:33:00Z</dcterms:created>
  <dcterms:modified xsi:type="dcterms:W3CDTF">2013-04-01T12:33:00Z</dcterms:modified>
</cp:coreProperties>
</file>